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C5" w:rsidRPr="001B3DB0" w:rsidRDefault="00EA26C5" w:rsidP="00CB72CC">
      <w:pPr>
        <w:pStyle w:val="ConsPlusTitle"/>
        <w:ind w:left="9204"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№ 3</w:t>
      </w:r>
    </w:p>
    <w:p w:rsidR="00EA26C5" w:rsidRPr="001B3DB0" w:rsidRDefault="00EA26C5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EA26C5" w:rsidRPr="001B3DB0" w:rsidRDefault="00EA26C5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города Пыть-Яха</w:t>
      </w:r>
    </w:p>
    <w:p w:rsidR="00EA26C5" w:rsidRPr="001B3DB0" w:rsidRDefault="00EA26C5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A26C5" w:rsidRDefault="00EA26C5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A26C5" w:rsidRPr="001B3DB0" w:rsidRDefault="00EA26C5" w:rsidP="00431514">
      <w:pPr>
        <w:pStyle w:val="ConsPlusTitle"/>
        <w:spacing w:line="360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программы </w:t>
      </w:r>
    </w:p>
    <w:p w:rsidR="00EA26C5" w:rsidRPr="001B3DB0" w:rsidRDefault="00EA26C5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«Модернизация и реформирование жилищно-коммунального комплекса </w:t>
      </w:r>
    </w:p>
    <w:p w:rsidR="00EA26C5" w:rsidRPr="001B3DB0" w:rsidRDefault="00EA26C5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городской округ город Пыть-Ях </w:t>
      </w:r>
    </w:p>
    <w:p w:rsidR="00EA26C5" w:rsidRPr="001B3DB0" w:rsidRDefault="00EA26C5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на 2011-2013 годы  и на период до 2015 года»</w:t>
      </w:r>
    </w:p>
    <w:p w:rsidR="00EA26C5" w:rsidRPr="0012090B" w:rsidRDefault="00EA26C5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55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1869"/>
        <w:gridCol w:w="1985"/>
        <w:gridCol w:w="1547"/>
        <w:gridCol w:w="570"/>
        <w:gridCol w:w="750"/>
        <w:gridCol w:w="770"/>
        <w:gridCol w:w="617"/>
        <w:gridCol w:w="709"/>
        <w:gridCol w:w="1534"/>
        <w:gridCol w:w="1430"/>
        <w:gridCol w:w="1320"/>
        <w:gridCol w:w="1210"/>
        <w:gridCol w:w="660"/>
      </w:tblGrid>
      <w:tr w:rsidR="00EA26C5" w:rsidRPr="0012090B" w:rsidTr="0012090B">
        <w:trPr>
          <w:cantSplit/>
          <w:trHeight w:val="36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показателей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(комплекса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мероприятий,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подпрограмм),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обеспечивающих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результата</w:t>
            </w:r>
          </w:p>
        </w:tc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12090B" w:rsidRDefault="00EA26C5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 на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момент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разработки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41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по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годам</w:t>
            </w:r>
          </w:p>
        </w:tc>
        <w:tc>
          <w:tcPr>
            <w:tcW w:w="15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Целевое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момент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окончания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действия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затрат 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</w:tr>
      <w:tr w:rsidR="00EA26C5" w:rsidRPr="00774AE5" w:rsidTr="0012090B">
        <w:trPr>
          <w:cantSplit/>
          <w:trHeight w:val="360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B60D3C" w:rsidRDefault="00EA26C5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B60D3C" w:rsidRDefault="00EA26C5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B60D3C" w:rsidRDefault="00EA26C5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B60D3C" w:rsidRDefault="00EA26C5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26C5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общие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соответству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</w:p>
          <w:p w:rsidR="00EA26C5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им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тиям</w:t>
            </w:r>
          </w:p>
        </w:tc>
        <w:tc>
          <w:tcPr>
            <w:tcW w:w="3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В т.ч. бюджетные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</w:p>
        </w:tc>
      </w:tr>
      <w:tr w:rsidR="00EA26C5" w:rsidRPr="00774AE5" w:rsidTr="001B3DB0">
        <w:trPr>
          <w:gridAfter w:val="1"/>
          <w:wAfter w:w="660" w:type="dxa"/>
          <w:cantSplit/>
          <w:trHeight w:val="1134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B60D3C" w:rsidRDefault="00EA26C5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B60D3C" w:rsidRDefault="00EA26C5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B60D3C" w:rsidRDefault="00EA26C5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B60D3C" w:rsidRDefault="00EA26C5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26C5" w:rsidRPr="0012090B" w:rsidRDefault="00EA26C5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26C5" w:rsidRPr="0012090B" w:rsidRDefault="00EA26C5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26C5" w:rsidRPr="0012090B" w:rsidRDefault="00EA26C5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090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EA26C5" w:rsidRPr="0012090B" w:rsidRDefault="00EA26C5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26C5" w:rsidRPr="0012090B" w:rsidRDefault="00EA26C5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городского бюджета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Федераль</w:t>
            </w:r>
          </w:p>
          <w:p w:rsidR="00EA26C5" w:rsidRPr="0012090B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ного / окружного бюджета</w:t>
            </w:r>
          </w:p>
        </w:tc>
      </w:tr>
      <w:tr w:rsidR="00EA26C5" w:rsidRPr="00431514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431514" w:rsidRDefault="00EA26C5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EA26C5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Сокращение числа аварий, отказов и повреждений на сетях теплоснаб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12090B">
              <w:rPr>
                <w:rFonts w:ascii="Times New Roman" w:hAnsi="Times New Roman"/>
                <w:color w:val="000000"/>
              </w:rPr>
              <w:t>жения, водоснаб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12090B">
              <w:rPr>
                <w:rFonts w:ascii="Times New Roman" w:hAnsi="Times New Roman"/>
                <w:color w:val="000000"/>
              </w:rPr>
              <w:t>жения 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73010A" w:rsidRDefault="00EA26C5" w:rsidP="00F11514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73010A">
              <w:rPr>
                <w:rFonts w:ascii="Times New Roman" w:hAnsi="Times New Roman" w:cs="Times New Roman"/>
                <w:color w:val="000000"/>
              </w:rPr>
              <w:t>Модернизация систем коммунальной инфраструктуры на основе использования энергоэффективных и экологически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227 510,4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47 511,5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50 986,6</w:t>
            </w:r>
          </w:p>
        </w:tc>
      </w:tr>
      <w:tr w:rsidR="00EA26C5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водоотведения, ед./км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Default="00EA26C5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чистых технологий</w:t>
            </w:r>
          </w:p>
          <w:p w:rsidR="00EA26C5" w:rsidRPr="0012090B" w:rsidRDefault="00EA26C5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Стимулирование долгосрочных частных инвестиций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305C7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42A0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A26C5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Доля населения, обеспеченного качественной питьевой водой,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118 460,7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19 753,7 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98 707,0</w:t>
            </w:r>
          </w:p>
        </w:tc>
      </w:tr>
      <w:tr w:rsidR="00EA26C5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2,45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77 468,1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34 103,7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43 364,4</w:t>
            </w:r>
          </w:p>
        </w:tc>
      </w:tr>
      <w:tr w:rsidR="00EA26C5" w:rsidRPr="004A6D63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6C5" w:rsidRPr="0012090B" w:rsidRDefault="00EA26C5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12090B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4A6D63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94 430,2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4A6D63" w:rsidRDefault="00EA26C5" w:rsidP="00F603E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9 318,4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6C5" w:rsidRPr="004A6D63" w:rsidRDefault="00EA26C5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85 111,8</w:t>
            </w:r>
          </w:p>
        </w:tc>
      </w:tr>
    </w:tbl>
    <w:p w:rsidR="00EA26C5" w:rsidRDefault="00EA26C5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EA26C5" w:rsidRDefault="00EA26C5"/>
    <w:sectPr w:rsidR="00EA26C5" w:rsidSect="00E47692">
      <w:headerReference w:type="even" r:id="rId6"/>
      <w:headerReference w:type="default" r:id="rId7"/>
      <w:pgSz w:w="16838" w:h="11906" w:orient="landscape"/>
      <w:pgMar w:top="1134" w:right="567" w:bottom="1134" w:left="1701" w:header="397" w:footer="397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6C5" w:rsidRDefault="00EA26C5">
      <w:r>
        <w:separator/>
      </w:r>
    </w:p>
  </w:endnote>
  <w:endnote w:type="continuationSeparator" w:id="0">
    <w:p w:rsidR="00EA26C5" w:rsidRDefault="00EA2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6C5" w:rsidRDefault="00EA26C5">
      <w:r>
        <w:separator/>
      </w:r>
    </w:p>
  </w:footnote>
  <w:footnote w:type="continuationSeparator" w:id="0">
    <w:p w:rsidR="00EA26C5" w:rsidRDefault="00EA26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6C5" w:rsidRDefault="00EA26C5" w:rsidP="00E476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26C5" w:rsidRDefault="00EA26C5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6C5" w:rsidRDefault="00EA26C5" w:rsidP="00A16E9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EA26C5" w:rsidRDefault="00EA26C5" w:rsidP="000E1002">
    <w:pPr>
      <w:pStyle w:val="Header"/>
      <w:jc w:val="right"/>
    </w:pPr>
  </w:p>
  <w:p w:rsidR="00EA26C5" w:rsidRDefault="00EA26C5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2207B"/>
    <w:rsid w:val="00033EC0"/>
    <w:rsid w:val="00045814"/>
    <w:rsid w:val="000534ED"/>
    <w:rsid w:val="00054613"/>
    <w:rsid w:val="000763E7"/>
    <w:rsid w:val="00077607"/>
    <w:rsid w:val="00081EA8"/>
    <w:rsid w:val="00082962"/>
    <w:rsid w:val="000B77C2"/>
    <w:rsid w:val="000D0E99"/>
    <w:rsid w:val="000E1002"/>
    <w:rsid w:val="000F00C5"/>
    <w:rsid w:val="000F0900"/>
    <w:rsid w:val="000F2930"/>
    <w:rsid w:val="00104A75"/>
    <w:rsid w:val="00110B87"/>
    <w:rsid w:val="0012090B"/>
    <w:rsid w:val="00122FAF"/>
    <w:rsid w:val="00146B4E"/>
    <w:rsid w:val="00153106"/>
    <w:rsid w:val="001623F1"/>
    <w:rsid w:val="00164C51"/>
    <w:rsid w:val="001B3DB0"/>
    <w:rsid w:val="001C0093"/>
    <w:rsid w:val="001C49F6"/>
    <w:rsid w:val="001C4C4D"/>
    <w:rsid w:val="001D5F4B"/>
    <w:rsid w:val="00210312"/>
    <w:rsid w:val="00253D6D"/>
    <w:rsid w:val="00261600"/>
    <w:rsid w:val="00283DAE"/>
    <w:rsid w:val="002B06F7"/>
    <w:rsid w:val="002D65EC"/>
    <w:rsid w:val="0030386C"/>
    <w:rsid w:val="00305C7D"/>
    <w:rsid w:val="00312834"/>
    <w:rsid w:val="00316973"/>
    <w:rsid w:val="00333678"/>
    <w:rsid w:val="00345868"/>
    <w:rsid w:val="00374E1B"/>
    <w:rsid w:val="003959E3"/>
    <w:rsid w:val="003B1305"/>
    <w:rsid w:val="003D0A2F"/>
    <w:rsid w:val="003D24BD"/>
    <w:rsid w:val="003E48E8"/>
    <w:rsid w:val="003E65AC"/>
    <w:rsid w:val="003F5261"/>
    <w:rsid w:val="004064A4"/>
    <w:rsid w:val="00431514"/>
    <w:rsid w:val="004508DA"/>
    <w:rsid w:val="0047768E"/>
    <w:rsid w:val="004848E4"/>
    <w:rsid w:val="00486900"/>
    <w:rsid w:val="004A6D63"/>
    <w:rsid w:val="004D6A11"/>
    <w:rsid w:val="004E134A"/>
    <w:rsid w:val="004F6ECA"/>
    <w:rsid w:val="00545C11"/>
    <w:rsid w:val="005507AE"/>
    <w:rsid w:val="00586375"/>
    <w:rsid w:val="00591892"/>
    <w:rsid w:val="005B07DD"/>
    <w:rsid w:val="005B5A24"/>
    <w:rsid w:val="005C422B"/>
    <w:rsid w:val="005D0892"/>
    <w:rsid w:val="005D3FA0"/>
    <w:rsid w:val="005D6A85"/>
    <w:rsid w:val="005E25FC"/>
    <w:rsid w:val="005F4AE4"/>
    <w:rsid w:val="00605082"/>
    <w:rsid w:val="0064647B"/>
    <w:rsid w:val="00663E1A"/>
    <w:rsid w:val="006646BB"/>
    <w:rsid w:val="006656F2"/>
    <w:rsid w:val="00674285"/>
    <w:rsid w:val="00696A51"/>
    <w:rsid w:val="006A2D8E"/>
    <w:rsid w:val="006A6D87"/>
    <w:rsid w:val="006B540C"/>
    <w:rsid w:val="006C26DC"/>
    <w:rsid w:val="006D53B1"/>
    <w:rsid w:val="00706C92"/>
    <w:rsid w:val="00714669"/>
    <w:rsid w:val="00722BC8"/>
    <w:rsid w:val="00722D40"/>
    <w:rsid w:val="00723AA2"/>
    <w:rsid w:val="007242A0"/>
    <w:rsid w:val="0073010A"/>
    <w:rsid w:val="007364BE"/>
    <w:rsid w:val="007375A4"/>
    <w:rsid w:val="00754098"/>
    <w:rsid w:val="00765494"/>
    <w:rsid w:val="00774AE5"/>
    <w:rsid w:val="007913AF"/>
    <w:rsid w:val="0079734B"/>
    <w:rsid w:val="007D3475"/>
    <w:rsid w:val="007E0E7A"/>
    <w:rsid w:val="007E54DA"/>
    <w:rsid w:val="00801AD0"/>
    <w:rsid w:val="008247D1"/>
    <w:rsid w:val="008275BF"/>
    <w:rsid w:val="0083369F"/>
    <w:rsid w:val="00853FF1"/>
    <w:rsid w:val="0086156E"/>
    <w:rsid w:val="0089593D"/>
    <w:rsid w:val="008A031B"/>
    <w:rsid w:val="008B4BCA"/>
    <w:rsid w:val="008C1195"/>
    <w:rsid w:val="008C40E1"/>
    <w:rsid w:val="008D2548"/>
    <w:rsid w:val="008E5AD2"/>
    <w:rsid w:val="00950403"/>
    <w:rsid w:val="00972544"/>
    <w:rsid w:val="0098666F"/>
    <w:rsid w:val="009870B0"/>
    <w:rsid w:val="0099055A"/>
    <w:rsid w:val="009A0A9C"/>
    <w:rsid w:val="009A296B"/>
    <w:rsid w:val="009C20EF"/>
    <w:rsid w:val="009E40D5"/>
    <w:rsid w:val="009E779A"/>
    <w:rsid w:val="00A133CE"/>
    <w:rsid w:val="00A16E93"/>
    <w:rsid w:val="00A30AD3"/>
    <w:rsid w:val="00A46E00"/>
    <w:rsid w:val="00A630D2"/>
    <w:rsid w:val="00A677BD"/>
    <w:rsid w:val="00A753C3"/>
    <w:rsid w:val="00A9026F"/>
    <w:rsid w:val="00A969BA"/>
    <w:rsid w:val="00AA6C56"/>
    <w:rsid w:val="00AC3A71"/>
    <w:rsid w:val="00AC51A5"/>
    <w:rsid w:val="00AC67EF"/>
    <w:rsid w:val="00AE5F1E"/>
    <w:rsid w:val="00AF413C"/>
    <w:rsid w:val="00B13F63"/>
    <w:rsid w:val="00B5196E"/>
    <w:rsid w:val="00B60D3C"/>
    <w:rsid w:val="00B74696"/>
    <w:rsid w:val="00B767FC"/>
    <w:rsid w:val="00B801B3"/>
    <w:rsid w:val="00B91CE6"/>
    <w:rsid w:val="00BB1F3B"/>
    <w:rsid w:val="00BE435C"/>
    <w:rsid w:val="00C10576"/>
    <w:rsid w:val="00C21D5E"/>
    <w:rsid w:val="00C2642F"/>
    <w:rsid w:val="00C371DB"/>
    <w:rsid w:val="00C55F02"/>
    <w:rsid w:val="00C74486"/>
    <w:rsid w:val="00C93164"/>
    <w:rsid w:val="00CA334C"/>
    <w:rsid w:val="00CB2132"/>
    <w:rsid w:val="00CB72CC"/>
    <w:rsid w:val="00CD22A2"/>
    <w:rsid w:val="00CD3586"/>
    <w:rsid w:val="00CD44E7"/>
    <w:rsid w:val="00CF627F"/>
    <w:rsid w:val="00D11DDE"/>
    <w:rsid w:val="00D355EA"/>
    <w:rsid w:val="00D4105D"/>
    <w:rsid w:val="00D42C93"/>
    <w:rsid w:val="00D56567"/>
    <w:rsid w:val="00D5699B"/>
    <w:rsid w:val="00D71662"/>
    <w:rsid w:val="00D824DF"/>
    <w:rsid w:val="00DA0756"/>
    <w:rsid w:val="00DA3C08"/>
    <w:rsid w:val="00DB187B"/>
    <w:rsid w:val="00DD2504"/>
    <w:rsid w:val="00DD4367"/>
    <w:rsid w:val="00DE0574"/>
    <w:rsid w:val="00E12FDF"/>
    <w:rsid w:val="00E4551F"/>
    <w:rsid w:val="00E47692"/>
    <w:rsid w:val="00E523B4"/>
    <w:rsid w:val="00E54DFF"/>
    <w:rsid w:val="00E66BD6"/>
    <w:rsid w:val="00E70632"/>
    <w:rsid w:val="00E84195"/>
    <w:rsid w:val="00E908BB"/>
    <w:rsid w:val="00EA19DE"/>
    <w:rsid w:val="00EA26C5"/>
    <w:rsid w:val="00EA326A"/>
    <w:rsid w:val="00EE5026"/>
    <w:rsid w:val="00EF6301"/>
    <w:rsid w:val="00F11514"/>
    <w:rsid w:val="00F1504B"/>
    <w:rsid w:val="00F20B71"/>
    <w:rsid w:val="00F43830"/>
    <w:rsid w:val="00F603EF"/>
    <w:rsid w:val="00F82E1D"/>
    <w:rsid w:val="00F8525F"/>
    <w:rsid w:val="00FA3627"/>
    <w:rsid w:val="00FC3ADE"/>
    <w:rsid w:val="00FC50EC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D6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6A1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CB72C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86900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2510</TotalTime>
  <Pages>2</Pages>
  <Words>282</Words>
  <Characters>1611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55</cp:revision>
  <cp:lastPrinted>2013-08-13T09:08:00Z</cp:lastPrinted>
  <dcterms:created xsi:type="dcterms:W3CDTF">2011-12-26T04:04:00Z</dcterms:created>
  <dcterms:modified xsi:type="dcterms:W3CDTF">2013-08-21T05:41:00Z</dcterms:modified>
</cp:coreProperties>
</file>